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14:paraId="3A988CCE" w14:textId="77777777" w:rsidTr="00B43C31">
        <w:tc>
          <w:tcPr>
            <w:tcW w:w="5000" w:type="pct"/>
            <w:shd w:val="clear" w:color="auto" w:fill="auto"/>
          </w:tcPr>
          <w:p w14:paraId="2BD23719" w14:textId="77777777" w:rsidR="005F2928" w:rsidRDefault="006A63AB" w:rsidP="0041298F">
            <w:pPr>
              <w:pStyle w:val="Picture"/>
            </w:pPr>
            <w:r>
              <w:pict w14:anchorId="6E0E9ACA">
                <v:shape id="_x0000_i1027" type="#_x0000_t75" style="width:6in;height:33.3pt">
                  <v:imagedata r:id="rId7" o:title="" croptop="7373f" cropbottom="21299f"/>
                </v:shape>
              </w:pict>
            </w:r>
          </w:p>
        </w:tc>
      </w:tr>
    </w:tbl>
    <w:p w14:paraId="095E82B2" w14:textId="77777777" w:rsidR="002C5E76" w:rsidRPr="0041298F" w:rsidRDefault="006A63AB" w:rsidP="002C5E76">
      <w:pPr>
        <w:pStyle w:val="FFSHeading"/>
      </w:pPr>
      <w:r>
        <w:pict w14:anchorId="415534D0">
          <v:shape id="_x0000_i1028" type="#_x0000_t75" style="width:18.35pt;height:15.6pt" o:bullet="t" o:allowoverlap="f">
            <v:imagedata r:id="rId8" o:title="MCj02950710000[1]" gain="60293f"/>
          </v:shape>
        </w:pict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241456">
        <w:t>2.1.5 Functioning Ingredients</w:t>
      </w:r>
    </w:p>
    <w:p w14:paraId="09C8A190" w14:textId="77777777" w:rsidR="002C5E76" w:rsidRDefault="002C5E76" w:rsidP="002C5E76"/>
    <w:p w14:paraId="70EABBF2" w14:textId="77777777" w:rsidR="002C5E76" w:rsidRDefault="002C5E76" w:rsidP="002C5E76">
      <w:pPr>
        <w:pStyle w:val="ActivitySection"/>
      </w:pPr>
      <w:r>
        <w:t>Purpose</w:t>
      </w:r>
    </w:p>
    <w:p w14:paraId="78391A50" w14:textId="1F8CB749" w:rsidR="002C5E76" w:rsidRDefault="00241456" w:rsidP="00682863">
      <w:pPr>
        <w:pStyle w:val="ActivityBody"/>
      </w:pPr>
      <w:r>
        <w:t xml:space="preserve">Ingredients have specific functions in recipes. Although an ingredient may have different purposes in food products, there is usually a specific reason an ingredient is included in a recipe. For instance, eggs are a great source of protein and can be part of a healthy diet as a main course. However, </w:t>
      </w:r>
      <w:r w:rsidR="006A63AB">
        <w:t xml:space="preserve">when used </w:t>
      </w:r>
      <w:r>
        <w:t xml:space="preserve">in a recipe, an egg has </w:t>
      </w:r>
      <w:r w:rsidR="006A63AB">
        <w:t>a</w:t>
      </w:r>
      <w:r>
        <w:t xml:space="preserve"> specific task</w:t>
      </w:r>
      <w:r w:rsidR="006A63AB">
        <w:t>, such as binding, leavening, or providing moisture</w:t>
      </w:r>
      <w:r>
        <w:t>.</w:t>
      </w:r>
      <w:r w:rsidR="00682863">
        <w:t xml:space="preserve"> </w:t>
      </w:r>
      <w:r>
        <w:t>Food scientists must have knowledge of the functions of ingredients so</w:t>
      </w:r>
      <w:r w:rsidR="00F037B0">
        <w:t>,</w:t>
      </w:r>
      <w:r>
        <w:t xml:space="preserve"> if necessary; he or she can substitute ingredients or make changes.</w:t>
      </w:r>
      <w:r w:rsidR="001A6D45">
        <w:t xml:space="preserve"> Can you determine the specific function of ingredients in a recipe?</w:t>
      </w:r>
    </w:p>
    <w:p w14:paraId="41B36261" w14:textId="77777777" w:rsidR="003B0686" w:rsidRPr="00210996" w:rsidRDefault="003B0686" w:rsidP="002C5E76"/>
    <w:p w14:paraId="19D1EBB2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9"/>
        <w:gridCol w:w="5499"/>
      </w:tblGrid>
      <w:tr w:rsidR="002C5E76" w14:paraId="2F8DBB3D" w14:textId="77777777" w:rsidTr="002C5E76">
        <w:tc>
          <w:tcPr>
            <w:tcW w:w="5499" w:type="dxa"/>
          </w:tcPr>
          <w:p w14:paraId="254BD7F1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241456">
              <w:t>student</w:t>
            </w:r>
            <w:r>
              <w:t>:</w:t>
            </w:r>
          </w:p>
          <w:p w14:paraId="69A80EF1" w14:textId="77777777" w:rsidR="00241456" w:rsidRDefault="00241456" w:rsidP="00241456">
            <w:pPr>
              <w:pStyle w:val="Activitybullet"/>
            </w:pPr>
            <w:r>
              <w:t>Computer with Internet access</w:t>
            </w:r>
          </w:p>
          <w:p w14:paraId="6F521DF2" w14:textId="77777777" w:rsidR="00241456" w:rsidRDefault="00241456" w:rsidP="00241456">
            <w:pPr>
              <w:pStyle w:val="Activitybullet"/>
            </w:pPr>
            <w:r>
              <w:t>Pen</w:t>
            </w:r>
          </w:p>
          <w:p w14:paraId="3C53CA6B" w14:textId="77777777" w:rsidR="002C5E76" w:rsidRDefault="00241456" w:rsidP="00241456">
            <w:pPr>
              <w:pStyle w:val="Activitybullet"/>
            </w:pPr>
            <w:r>
              <w:rPr>
                <w:rStyle w:val="Italic"/>
              </w:rPr>
              <w:t>Agriscience Notebook</w:t>
            </w:r>
          </w:p>
        </w:tc>
        <w:tc>
          <w:tcPr>
            <w:tcW w:w="5499" w:type="dxa"/>
          </w:tcPr>
          <w:p w14:paraId="75894E4C" w14:textId="77777777" w:rsidR="002C5E76" w:rsidRDefault="002C5E76" w:rsidP="00241456">
            <w:pPr>
              <w:pStyle w:val="ActivityBodyBold"/>
            </w:pPr>
          </w:p>
        </w:tc>
      </w:tr>
    </w:tbl>
    <w:p w14:paraId="6B54CFED" w14:textId="77777777" w:rsidR="002C5E76" w:rsidRDefault="002C5E76" w:rsidP="002C5E76"/>
    <w:p w14:paraId="2FB99CDA" w14:textId="77777777" w:rsidR="002C5E76" w:rsidRDefault="002C5E76" w:rsidP="002C5E76">
      <w:pPr>
        <w:pStyle w:val="ActivitySection"/>
      </w:pPr>
      <w:r>
        <w:t>Procedure</w:t>
      </w:r>
    </w:p>
    <w:p w14:paraId="7EC32471" w14:textId="77777777" w:rsidR="00241456" w:rsidRDefault="00241456" w:rsidP="00241456">
      <w:pPr>
        <w:pStyle w:val="ActivityBody"/>
      </w:pPr>
      <w:r>
        <w:t>You will work individually and research the following ingredients in a basic yellow cake recipe. List each ingredient separately in Table 1</w:t>
      </w:r>
      <w:r w:rsidR="007E7A21">
        <w:t xml:space="preserve"> of </w:t>
      </w:r>
      <w:r w:rsidR="007E7A21" w:rsidRPr="007E7A21">
        <w:rPr>
          <w:rStyle w:val="Italic"/>
        </w:rPr>
        <w:t>Activity 2.1.5 Student Worksheet</w:t>
      </w:r>
      <w:r>
        <w:t>. An example using wheat has been provided for you to follow.</w:t>
      </w:r>
    </w:p>
    <w:p w14:paraId="1F5A0DAC" w14:textId="77777777" w:rsidR="00241456" w:rsidRPr="005A30B2" w:rsidRDefault="00241456" w:rsidP="00241456"/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50"/>
        <w:gridCol w:w="4230"/>
      </w:tblGrid>
      <w:tr w:rsidR="00241456" w14:paraId="7AA85673" w14:textId="77777777" w:rsidTr="004B0512">
        <w:trPr>
          <w:trHeight w:val="368"/>
        </w:trPr>
        <w:tc>
          <w:tcPr>
            <w:tcW w:w="8280" w:type="dxa"/>
            <w:gridSpan w:val="2"/>
            <w:shd w:val="clear" w:color="auto" w:fill="auto"/>
            <w:vAlign w:val="center"/>
          </w:tcPr>
          <w:p w14:paraId="5CCB3475" w14:textId="77777777" w:rsidR="00241456" w:rsidRPr="00AB6FF3" w:rsidRDefault="00241456" w:rsidP="0095563D">
            <w:pPr>
              <w:rPr>
                <w:rStyle w:val="KeyTermItalic"/>
              </w:rPr>
            </w:pPr>
            <w:r w:rsidRPr="00AB6FF3">
              <w:rPr>
                <w:rStyle w:val="KeyTermItalic"/>
              </w:rPr>
              <w:t>Yellow Cake</w:t>
            </w:r>
          </w:p>
        </w:tc>
      </w:tr>
      <w:tr w:rsidR="00241456" w:rsidRPr="00AB6FF3" w14:paraId="120D96CA" w14:textId="77777777" w:rsidTr="004B0512">
        <w:tc>
          <w:tcPr>
            <w:tcW w:w="4050" w:type="dxa"/>
            <w:shd w:val="clear" w:color="auto" w:fill="auto"/>
          </w:tcPr>
          <w:p w14:paraId="270973D6" w14:textId="77777777" w:rsidR="00241456" w:rsidRPr="00AB6FF3" w:rsidRDefault="00241456" w:rsidP="0095563D">
            <w:pPr>
              <w:rPr>
                <w:rStyle w:val="RubricTitles10pt"/>
              </w:rPr>
            </w:pPr>
            <w:r>
              <w:rPr>
                <w:rStyle w:val="RubricTitles10pt"/>
              </w:rPr>
              <w:t>Ingredients</w:t>
            </w:r>
          </w:p>
        </w:tc>
        <w:tc>
          <w:tcPr>
            <w:tcW w:w="4230" w:type="dxa"/>
            <w:shd w:val="clear" w:color="auto" w:fill="auto"/>
          </w:tcPr>
          <w:p w14:paraId="30ADAE89" w14:textId="77777777" w:rsidR="00241456" w:rsidRPr="00AB6FF3" w:rsidRDefault="00241456" w:rsidP="0095563D">
            <w:pPr>
              <w:rPr>
                <w:rStyle w:val="RubricTitles10pt"/>
              </w:rPr>
            </w:pPr>
            <w:r>
              <w:rPr>
                <w:rStyle w:val="RubricTitles10pt"/>
              </w:rPr>
              <w:t>Preparation</w:t>
            </w:r>
          </w:p>
        </w:tc>
      </w:tr>
      <w:tr w:rsidR="00241456" w14:paraId="702F9F6A" w14:textId="77777777" w:rsidTr="004B0512">
        <w:trPr>
          <w:trHeight w:val="351"/>
        </w:trPr>
        <w:tc>
          <w:tcPr>
            <w:tcW w:w="4050" w:type="dxa"/>
            <w:shd w:val="clear" w:color="auto" w:fill="auto"/>
            <w:vAlign w:val="center"/>
          </w:tcPr>
          <w:p w14:paraId="2E5E6EC5" w14:textId="77777777" w:rsidR="00241456" w:rsidRDefault="00241456" w:rsidP="004B0512">
            <w:pPr>
              <w:pStyle w:val="MatrixBullets"/>
              <w:tabs>
                <w:tab w:val="clear" w:pos="144"/>
              </w:tabs>
              <w:ind w:left="432"/>
            </w:pPr>
            <w:r>
              <w:t>2 cups cake flour</w:t>
            </w:r>
          </w:p>
        </w:tc>
        <w:tc>
          <w:tcPr>
            <w:tcW w:w="4230" w:type="dxa"/>
            <w:vMerge w:val="restart"/>
            <w:shd w:val="clear" w:color="auto" w:fill="auto"/>
            <w:vAlign w:val="center"/>
          </w:tcPr>
          <w:p w14:paraId="77CC358F" w14:textId="77777777" w:rsidR="00241456" w:rsidRPr="00AB6FF3" w:rsidRDefault="00241456" w:rsidP="0095563D">
            <w:r w:rsidRPr="00AB6FF3">
              <w:t>Preheat oven 350</w:t>
            </w:r>
            <w:r w:rsidRPr="004B0512">
              <w:rPr>
                <w:vertAlign w:val="superscript"/>
              </w:rPr>
              <w:t>◦</w:t>
            </w:r>
            <w:r w:rsidRPr="00AB6FF3">
              <w:t>F, grease and flour pans. In a bowl combine flour, baking powder,</w:t>
            </w:r>
            <w:r w:rsidR="007E7A21">
              <w:t xml:space="preserve"> and salt</w:t>
            </w:r>
            <w:r w:rsidRPr="00AB6FF3">
              <w:t xml:space="preserve"> with a wire whisk. In a separate bowl, cream butter and sugar until fluffy. Beat in eggs one at a time, add vanilla. Slowly add flour and milk alternately. When batter is smooth, pour into pans. Bake for 20-25 minutes, cool on rack</w:t>
            </w:r>
          </w:p>
        </w:tc>
      </w:tr>
      <w:tr w:rsidR="00241456" w14:paraId="32C69E9E" w14:textId="77777777" w:rsidTr="004B0512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6E039812" w14:textId="77777777" w:rsidR="00241456" w:rsidRDefault="00241456" w:rsidP="004B0512">
            <w:pPr>
              <w:pStyle w:val="MatrixBullets"/>
              <w:tabs>
                <w:tab w:val="clear" w:pos="144"/>
              </w:tabs>
              <w:ind w:left="432"/>
            </w:pPr>
            <w:r>
              <w:t>2 teaspoons baking powder</w:t>
            </w:r>
          </w:p>
        </w:tc>
        <w:tc>
          <w:tcPr>
            <w:tcW w:w="4230" w:type="dxa"/>
            <w:vMerge/>
            <w:shd w:val="clear" w:color="auto" w:fill="auto"/>
            <w:vAlign w:val="center"/>
          </w:tcPr>
          <w:p w14:paraId="1AEDE067" w14:textId="77777777" w:rsidR="00241456" w:rsidRDefault="00241456" w:rsidP="0095563D"/>
        </w:tc>
      </w:tr>
      <w:tr w:rsidR="00241456" w14:paraId="4D5B9D19" w14:textId="77777777" w:rsidTr="004B0512">
        <w:trPr>
          <w:trHeight w:val="369"/>
        </w:trPr>
        <w:tc>
          <w:tcPr>
            <w:tcW w:w="4050" w:type="dxa"/>
            <w:shd w:val="clear" w:color="auto" w:fill="auto"/>
            <w:vAlign w:val="center"/>
          </w:tcPr>
          <w:p w14:paraId="08BFED04" w14:textId="77777777" w:rsidR="00241456" w:rsidRDefault="00241456" w:rsidP="004B0512">
            <w:pPr>
              <w:pStyle w:val="MatrixBullets"/>
              <w:tabs>
                <w:tab w:val="clear" w:pos="144"/>
              </w:tabs>
              <w:ind w:left="432"/>
            </w:pPr>
            <w:r>
              <w:t>½ teaspoon salt</w:t>
            </w:r>
          </w:p>
        </w:tc>
        <w:tc>
          <w:tcPr>
            <w:tcW w:w="4230" w:type="dxa"/>
            <w:vMerge/>
            <w:shd w:val="clear" w:color="auto" w:fill="auto"/>
            <w:vAlign w:val="center"/>
          </w:tcPr>
          <w:p w14:paraId="45F46F38" w14:textId="77777777" w:rsidR="00241456" w:rsidRDefault="00241456" w:rsidP="0095563D"/>
        </w:tc>
      </w:tr>
      <w:tr w:rsidR="00241456" w14:paraId="4C8699C2" w14:textId="77777777" w:rsidTr="004B0512">
        <w:trPr>
          <w:trHeight w:val="351"/>
        </w:trPr>
        <w:tc>
          <w:tcPr>
            <w:tcW w:w="4050" w:type="dxa"/>
            <w:shd w:val="clear" w:color="auto" w:fill="auto"/>
            <w:vAlign w:val="center"/>
          </w:tcPr>
          <w:p w14:paraId="4EA6952F" w14:textId="77777777" w:rsidR="00241456" w:rsidRDefault="00241456" w:rsidP="004B0512">
            <w:pPr>
              <w:pStyle w:val="MatrixBullets"/>
              <w:tabs>
                <w:tab w:val="clear" w:pos="144"/>
              </w:tabs>
              <w:ind w:left="432"/>
            </w:pPr>
            <w:r>
              <w:t>½ cup butter, softened</w:t>
            </w:r>
          </w:p>
        </w:tc>
        <w:tc>
          <w:tcPr>
            <w:tcW w:w="4230" w:type="dxa"/>
            <w:vMerge/>
            <w:shd w:val="clear" w:color="auto" w:fill="auto"/>
            <w:vAlign w:val="center"/>
          </w:tcPr>
          <w:p w14:paraId="67B60264" w14:textId="77777777" w:rsidR="00241456" w:rsidRDefault="00241456" w:rsidP="0095563D"/>
        </w:tc>
      </w:tr>
      <w:tr w:rsidR="00241456" w14:paraId="7308BE64" w14:textId="77777777" w:rsidTr="004B0512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62C582BD" w14:textId="77777777" w:rsidR="00241456" w:rsidRDefault="00241456" w:rsidP="004B0512">
            <w:pPr>
              <w:pStyle w:val="MatrixBullets"/>
              <w:tabs>
                <w:tab w:val="clear" w:pos="144"/>
              </w:tabs>
              <w:ind w:left="432"/>
            </w:pPr>
            <w:r>
              <w:t>1 cup sugar</w:t>
            </w:r>
          </w:p>
        </w:tc>
        <w:tc>
          <w:tcPr>
            <w:tcW w:w="4230" w:type="dxa"/>
            <w:vMerge/>
            <w:shd w:val="clear" w:color="auto" w:fill="auto"/>
            <w:vAlign w:val="center"/>
          </w:tcPr>
          <w:p w14:paraId="4E356FA4" w14:textId="77777777" w:rsidR="00241456" w:rsidRDefault="00241456" w:rsidP="0095563D"/>
        </w:tc>
      </w:tr>
      <w:tr w:rsidR="00241456" w14:paraId="2ED40016" w14:textId="77777777" w:rsidTr="004B0512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317CFE09" w14:textId="77777777" w:rsidR="00241456" w:rsidRDefault="00241456" w:rsidP="004B0512">
            <w:pPr>
              <w:pStyle w:val="MatrixBullets"/>
              <w:tabs>
                <w:tab w:val="clear" w:pos="144"/>
              </w:tabs>
              <w:ind w:left="432"/>
            </w:pPr>
            <w:r>
              <w:t>3 large eggs, room temperature</w:t>
            </w:r>
          </w:p>
        </w:tc>
        <w:tc>
          <w:tcPr>
            <w:tcW w:w="4230" w:type="dxa"/>
            <w:vMerge/>
            <w:shd w:val="clear" w:color="auto" w:fill="auto"/>
            <w:vAlign w:val="center"/>
          </w:tcPr>
          <w:p w14:paraId="232A74EA" w14:textId="77777777" w:rsidR="00241456" w:rsidRDefault="00241456" w:rsidP="0095563D"/>
        </w:tc>
      </w:tr>
      <w:tr w:rsidR="00241456" w14:paraId="4B0C55E5" w14:textId="77777777" w:rsidTr="004B0512">
        <w:trPr>
          <w:trHeight w:val="369"/>
        </w:trPr>
        <w:tc>
          <w:tcPr>
            <w:tcW w:w="4050" w:type="dxa"/>
            <w:shd w:val="clear" w:color="auto" w:fill="auto"/>
            <w:vAlign w:val="center"/>
          </w:tcPr>
          <w:p w14:paraId="161425FC" w14:textId="77777777" w:rsidR="00241456" w:rsidRDefault="00241456" w:rsidP="004B0512">
            <w:pPr>
              <w:pStyle w:val="MatrixBullets"/>
              <w:tabs>
                <w:tab w:val="clear" w:pos="144"/>
              </w:tabs>
              <w:ind w:left="432"/>
            </w:pPr>
            <w:r>
              <w:t>2 teaspoons vanilla</w:t>
            </w:r>
          </w:p>
        </w:tc>
        <w:tc>
          <w:tcPr>
            <w:tcW w:w="4230" w:type="dxa"/>
            <w:vMerge/>
            <w:shd w:val="clear" w:color="auto" w:fill="auto"/>
            <w:vAlign w:val="center"/>
          </w:tcPr>
          <w:p w14:paraId="1E01EDCB" w14:textId="77777777" w:rsidR="00241456" w:rsidRDefault="00241456" w:rsidP="0095563D"/>
        </w:tc>
      </w:tr>
      <w:tr w:rsidR="00241456" w14:paraId="765DED02" w14:textId="77777777" w:rsidTr="004B0512">
        <w:trPr>
          <w:trHeight w:val="441"/>
        </w:trPr>
        <w:tc>
          <w:tcPr>
            <w:tcW w:w="4050" w:type="dxa"/>
            <w:shd w:val="clear" w:color="auto" w:fill="auto"/>
            <w:vAlign w:val="center"/>
          </w:tcPr>
          <w:p w14:paraId="3348012B" w14:textId="77777777" w:rsidR="00241456" w:rsidRDefault="00241456" w:rsidP="004B0512">
            <w:pPr>
              <w:pStyle w:val="MatrixBullets"/>
              <w:tabs>
                <w:tab w:val="clear" w:pos="144"/>
              </w:tabs>
              <w:ind w:left="432"/>
            </w:pPr>
            <w:r>
              <w:t>¾ cup milk</w:t>
            </w:r>
          </w:p>
        </w:tc>
        <w:tc>
          <w:tcPr>
            <w:tcW w:w="4230" w:type="dxa"/>
            <w:vMerge/>
            <w:shd w:val="clear" w:color="auto" w:fill="auto"/>
            <w:vAlign w:val="center"/>
          </w:tcPr>
          <w:p w14:paraId="6C619354" w14:textId="77777777" w:rsidR="00241456" w:rsidRDefault="00241456" w:rsidP="0095563D"/>
        </w:tc>
      </w:tr>
    </w:tbl>
    <w:p w14:paraId="0C5A4A5C" w14:textId="77777777" w:rsidR="003B0686" w:rsidRPr="00D46F06" w:rsidRDefault="003B0686" w:rsidP="002C5E76"/>
    <w:p w14:paraId="7EE35CCC" w14:textId="77777777" w:rsidR="002C5E76" w:rsidRDefault="002C5E76" w:rsidP="002C5E76">
      <w:pPr>
        <w:pStyle w:val="ActivitySection"/>
      </w:pPr>
      <w:r>
        <w:t>Conclusion</w:t>
      </w:r>
    </w:p>
    <w:p w14:paraId="736BF2D8" w14:textId="77777777" w:rsidR="00241456" w:rsidRDefault="00241456" w:rsidP="00241456">
      <w:pPr>
        <w:pStyle w:val="ActivityNumbers"/>
        <w:numPr>
          <w:ilvl w:val="0"/>
          <w:numId w:val="9"/>
        </w:numPr>
      </w:pPr>
      <w:r>
        <w:t>Based on your research, is there an ingredient in this recipe that can be left out with minimal change to the final product? Explain.</w:t>
      </w:r>
    </w:p>
    <w:p w14:paraId="0F5048AD" w14:textId="77777777" w:rsidR="00241456" w:rsidRDefault="00241456" w:rsidP="00241456">
      <w:pPr>
        <w:pStyle w:val="ActivityNumbers"/>
        <w:numPr>
          <w:ilvl w:val="0"/>
          <w:numId w:val="9"/>
        </w:numPr>
      </w:pPr>
      <w:r>
        <w:t xml:space="preserve">In </w:t>
      </w:r>
      <w:r w:rsidRPr="00531F2B">
        <w:rPr>
          <w:rStyle w:val="Italic"/>
        </w:rPr>
        <w:t>Activity 2.1.4 Protein Predicament</w:t>
      </w:r>
      <w:r>
        <w:t>, you added baking powder to regular flours to develop a self-rising flour. Using the information you have learned in this activity, explain the reason for using baking powder.</w:t>
      </w:r>
    </w:p>
    <w:p w14:paraId="1600C03C" w14:textId="77777777" w:rsidR="00241456" w:rsidRDefault="00241456" w:rsidP="00241456">
      <w:pPr>
        <w:pStyle w:val="ActivityNumbers"/>
        <w:numPr>
          <w:ilvl w:val="0"/>
          <w:numId w:val="9"/>
        </w:numPr>
        <w:sectPr w:rsidR="00241456" w:rsidSect="004434D0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>
        <w:t>Why is it important for food scientists to understand the functions of ingredients?</w:t>
      </w:r>
    </w:p>
    <w:p w14:paraId="35DB77CB" w14:textId="77777777" w:rsidR="00210996" w:rsidRDefault="006A63AB" w:rsidP="00241456">
      <w:pPr>
        <w:pStyle w:val="FFSHeading"/>
      </w:pPr>
      <w:r>
        <w:lastRenderedPageBreak/>
        <w:pict w14:anchorId="7CD7EC18">
          <v:shape id="_x0000_i1029" type="#_x0000_t75" style="width:18.35pt;height:15.6pt" o:bullet="t" o:allowoverlap="f">
            <v:imagedata r:id="rId8" o:title="MCj02950710000[1]" gain="60293f"/>
          </v:shape>
        </w:pict>
      </w:r>
      <w:r w:rsidR="00241456">
        <w:t xml:space="preserve"> Activity 2.1.5 Student Worksheet</w:t>
      </w:r>
    </w:p>
    <w:p w14:paraId="3F8F70DA" w14:textId="77777777" w:rsidR="00241456" w:rsidRDefault="00241456" w:rsidP="00241456"/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1990"/>
        <w:gridCol w:w="4392"/>
        <w:gridCol w:w="6210"/>
      </w:tblGrid>
      <w:tr w:rsidR="006A63AB" w14:paraId="6683E0F9" w14:textId="77777777" w:rsidTr="006A63AB">
        <w:trPr>
          <w:trHeight w:val="813"/>
        </w:trPr>
        <w:tc>
          <w:tcPr>
            <w:tcW w:w="1808" w:type="dxa"/>
            <w:shd w:val="clear" w:color="auto" w:fill="auto"/>
            <w:vAlign w:val="center"/>
          </w:tcPr>
          <w:p w14:paraId="7F782405" w14:textId="77777777" w:rsidR="006A63AB" w:rsidRPr="00174B5E" w:rsidRDefault="006A63AB" w:rsidP="0095563D">
            <w:pPr>
              <w:pStyle w:val="RubricHeadings"/>
            </w:pPr>
            <w:r w:rsidRPr="00174B5E">
              <w:t>Ingredient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F0AD78A" w14:textId="77777777" w:rsidR="006A63AB" w:rsidRPr="003B7A13" w:rsidRDefault="006A63AB" w:rsidP="0095563D">
            <w:pPr>
              <w:pStyle w:val="RubricHeadings"/>
            </w:pPr>
            <w:r>
              <w:t>Common Uses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1DFBAF90" w14:textId="52830492" w:rsidR="006A63AB" w:rsidRPr="003B7A13" w:rsidRDefault="006A63AB" w:rsidP="0095563D">
            <w:pPr>
              <w:pStyle w:val="RubricHeadings"/>
            </w:pPr>
            <w:r>
              <w:t>Allergy, Intolerance, Lifestyle, or Religious Concerns</w:t>
            </w:r>
          </w:p>
        </w:tc>
        <w:tc>
          <w:tcPr>
            <w:tcW w:w="6210" w:type="dxa"/>
            <w:shd w:val="clear" w:color="auto" w:fill="auto"/>
            <w:vAlign w:val="center"/>
          </w:tcPr>
          <w:p w14:paraId="5B8AE667" w14:textId="77777777" w:rsidR="006A63AB" w:rsidRPr="003B7A13" w:rsidRDefault="006A63AB" w:rsidP="0095563D">
            <w:pPr>
              <w:pStyle w:val="RubricHeadings"/>
            </w:pPr>
            <w:r>
              <w:t>Main Functions</w:t>
            </w:r>
          </w:p>
        </w:tc>
      </w:tr>
      <w:tr w:rsidR="006A63AB" w14:paraId="72A8A117" w14:textId="77777777" w:rsidTr="006A63AB">
        <w:trPr>
          <w:trHeight w:val="813"/>
        </w:trPr>
        <w:tc>
          <w:tcPr>
            <w:tcW w:w="1808" w:type="dxa"/>
            <w:shd w:val="clear" w:color="auto" w:fill="auto"/>
            <w:vAlign w:val="center"/>
          </w:tcPr>
          <w:p w14:paraId="6C5A99CE" w14:textId="77777777" w:rsidR="006A63AB" w:rsidRPr="00F0417D" w:rsidRDefault="006A63AB" w:rsidP="0095563D">
            <w:pPr>
              <w:pStyle w:val="RubricEntries10ptCentered"/>
              <w:rPr>
                <w:rStyle w:val="RubricEntries10pt"/>
              </w:rPr>
            </w:pPr>
            <w:r w:rsidRPr="00F0417D">
              <w:rPr>
                <w:rStyle w:val="RubricEntries10pt"/>
              </w:rPr>
              <w:t>Ex. Wheat Flour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ACB5C82" w14:textId="77777777" w:rsidR="006A63AB" w:rsidRPr="00174B5E" w:rsidRDefault="006A63AB" w:rsidP="0095563D">
            <w:pPr>
              <w:pStyle w:val="RubricEntries10ptCentered"/>
            </w:pPr>
            <w:r w:rsidRPr="00174B5E">
              <w:t>Baking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16A8DDFE" w14:textId="02BD7932" w:rsidR="006A63AB" w:rsidRPr="00174B5E" w:rsidRDefault="006A63AB" w:rsidP="006A63AB">
            <w:pPr>
              <w:pStyle w:val="RubricEntries10ptCentered"/>
            </w:pPr>
            <w:r>
              <w:t>Contains</w:t>
            </w:r>
            <w:r w:rsidRPr="00174B5E">
              <w:t xml:space="preserve"> wheat and gluten</w:t>
            </w:r>
            <w:r>
              <w:t>, possible allergens</w:t>
            </w:r>
            <w:bookmarkStart w:id="0" w:name="_GoBack"/>
            <w:bookmarkEnd w:id="0"/>
          </w:p>
        </w:tc>
        <w:tc>
          <w:tcPr>
            <w:tcW w:w="6210" w:type="dxa"/>
            <w:shd w:val="clear" w:color="auto" w:fill="auto"/>
            <w:vAlign w:val="center"/>
          </w:tcPr>
          <w:p w14:paraId="67590900" w14:textId="77777777" w:rsidR="006A63AB" w:rsidRPr="00F0417D" w:rsidRDefault="006A63AB" w:rsidP="004B0512">
            <w:pPr>
              <w:pStyle w:val="ActivityBody"/>
              <w:ind w:left="0"/>
              <w:jc w:val="center"/>
              <w:rPr>
                <w:rStyle w:val="RubricEntries10pt"/>
              </w:rPr>
            </w:pPr>
            <w:r w:rsidRPr="00F0417D">
              <w:rPr>
                <w:rStyle w:val="RubricEntries10pt"/>
              </w:rPr>
              <w:t>Binding agent and rising and thickening.</w:t>
            </w:r>
          </w:p>
        </w:tc>
      </w:tr>
      <w:tr w:rsidR="006A63AB" w14:paraId="0B62623D" w14:textId="77777777" w:rsidTr="006A63AB">
        <w:trPr>
          <w:trHeight w:val="813"/>
        </w:trPr>
        <w:tc>
          <w:tcPr>
            <w:tcW w:w="1808" w:type="dxa"/>
            <w:shd w:val="clear" w:color="auto" w:fill="auto"/>
          </w:tcPr>
          <w:p w14:paraId="4A38D136" w14:textId="77777777" w:rsidR="006A63AB" w:rsidRPr="00174B5E" w:rsidRDefault="006A63AB" w:rsidP="0095563D"/>
        </w:tc>
        <w:tc>
          <w:tcPr>
            <w:tcW w:w="1990" w:type="dxa"/>
            <w:shd w:val="clear" w:color="auto" w:fill="auto"/>
          </w:tcPr>
          <w:p w14:paraId="00BEE727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4392" w:type="dxa"/>
            <w:shd w:val="clear" w:color="auto" w:fill="auto"/>
          </w:tcPr>
          <w:p w14:paraId="36B6712D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14:paraId="1020930F" w14:textId="77777777" w:rsidR="006A63AB" w:rsidRPr="004B0512" w:rsidRDefault="006A63AB" w:rsidP="0095563D">
            <w:pPr>
              <w:rPr>
                <w:b/>
              </w:rPr>
            </w:pPr>
          </w:p>
        </w:tc>
      </w:tr>
      <w:tr w:rsidR="006A63AB" w14:paraId="303045C6" w14:textId="77777777" w:rsidTr="006A63AB">
        <w:trPr>
          <w:trHeight w:val="813"/>
        </w:trPr>
        <w:tc>
          <w:tcPr>
            <w:tcW w:w="1808" w:type="dxa"/>
            <w:shd w:val="clear" w:color="auto" w:fill="auto"/>
          </w:tcPr>
          <w:p w14:paraId="585F6DBD" w14:textId="77777777" w:rsidR="006A63AB" w:rsidRPr="00174B5E" w:rsidRDefault="006A63AB" w:rsidP="0095563D"/>
        </w:tc>
        <w:tc>
          <w:tcPr>
            <w:tcW w:w="1990" w:type="dxa"/>
            <w:shd w:val="clear" w:color="auto" w:fill="auto"/>
          </w:tcPr>
          <w:p w14:paraId="6001D29C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4392" w:type="dxa"/>
            <w:shd w:val="clear" w:color="auto" w:fill="auto"/>
          </w:tcPr>
          <w:p w14:paraId="40F99A8A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14:paraId="42AA813D" w14:textId="77777777" w:rsidR="006A63AB" w:rsidRPr="004B0512" w:rsidRDefault="006A63AB" w:rsidP="0095563D">
            <w:pPr>
              <w:rPr>
                <w:b/>
              </w:rPr>
            </w:pPr>
          </w:p>
        </w:tc>
      </w:tr>
      <w:tr w:rsidR="006A63AB" w14:paraId="7BEFA468" w14:textId="77777777" w:rsidTr="006A63AB">
        <w:trPr>
          <w:trHeight w:val="813"/>
        </w:trPr>
        <w:tc>
          <w:tcPr>
            <w:tcW w:w="1808" w:type="dxa"/>
            <w:shd w:val="clear" w:color="auto" w:fill="auto"/>
          </w:tcPr>
          <w:p w14:paraId="46F18922" w14:textId="77777777" w:rsidR="006A63AB" w:rsidRPr="00174B5E" w:rsidRDefault="006A63AB" w:rsidP="0095563D"/>
        </w:tc>
        <w:tc>
          <w:tcPr>
            <w:tcW w:w="1990" w:type="dxa"/>
            <w:shd w:val="clear" w:color="auto" w:fill="auto"/>
          </w:tcPr>
          <w:p w14:paraId="3B26ACC7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4392" w:type="dxa"/>
            <w:shd w:val="clear" w:color="auto" w:fill="auto"/>
          </w:tcPr>
          <w:p w14:paraId="55BF1673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14:paraId="1ECD108C" w14:textId="77777777" w:rsidR="006A63AB" w:rsidRPr="004B0512" w:rsidRDefault="006A63AB" w:rsidP="0095563D">
            <w:pPr>
              <w:rPr>
                <w:b/>
              </w:rPr>
            </w:pPr>
          </w:p>
        </w:tc>
      </w:tr>
      <w:tr w:rsidR="006A63AB" w14:paraId="693F7473" w14:textId="77777777" w:rsidTr="006A63AB">
        <w:trPr>
          <w:trHeight w:val="813"/>
        </w:trPr>
        <w:tc>
          <w:tcPr>
            <w:tcW w:w="1808" w:type="dxa"/>
            <w:shd w:val="clear" w:color="auto" w:fill="auto"/>
          </w:tcPr>
          <w:p w14:paraId="33833560" w14:textId="77777777" w:rsidR="006A63AB" w:rsidRPr="00174B5E" w:rsidRDefault="006A63AB" w:rsidP="0095563D"/>
        </w:tc>
        <w:tc>
          <w:tcPr>
            <w:tcW w:w="1990" w:type="dxa"/>
            <w:shd w:val="clear" w:color="auto" w:fill="auto"/>
          </w:tcPr>
          <w:p w14:paraId="4BA366A3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4392" w:type="dxa"/>
            <w:shd w:val="clear" w:color="auto" w:fill="auto"/>
          </w:tcPr>
          <w:p w14:paraId="56A54EFC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14:paraId="1ED3F63C" w14:textId="77777777" w:rsidR="006A63AB" w:rsidRPr="004B0512" w:rsidRDefault="006A63AB" w:rsidP="0095563D">
            <w:pPr>
              <w:rPr>
                <w:b/>
              </w:rPr>
            </w:pPr>
          </w:p>
        </w:tc>
      </w:tr>
      <w:tr w:rsidR="006A63AB" w14:paraId="5EE77A27" w14:textId="77777777" w:rsidTr="006A63AB">
        <w:trPr>
          <w:trHeight w:val="813"/>
        </w:trPr>
        <w:tc>
          <w:tcPr>
            <w:tcW w:w="1808" w:type="dxa"/>
            <w:shd w:val="clear" w:color="auto" w:fill="auto"/>
          </w:tcPr>
          <w:p w14:paraId="42633C3D" w14:textId="77777777" w:rsidR="006A63AB" w:rsidRPr="00174B5E" w:rsidRDefault="006A63AB" w:rsidP="0095563D"/>
        </w:tc>
        <w:tc>
          <w:tcPr>
            <w:tcW w:w="1990" w:type="dxa"/>
            <w:shd w:val="clear" w:color="auto" w:fill="auto"/>
          </w:tcPr>
          <w:p w14:paraId="740ACF8B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4392" w:type="dxa"/>
            <w:shd w:val="clear" w:color="auto" w:fill="auto"/>
          </w:tcPr>
          <w:p w14:paraId="5DC8EA1A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14:paraId="7FC9C2C8" w14:textId="77777777" w:rsidR="006A63AB" w:rsidRPr="004B0512" w:rsidRDefault="006A63AB" w:rsidP="0095563D">
            <w:pPr>
              <w:rPr>
                <w:b/>
              </w:rPr>
            </w:pPr>
          </w:p>
        </w:tc>
      </w:tr>
      <w:tr w:rsidR="006A63AB" w14:paraId="3CCE42EA" w14:textId="77777777" w:rsidTr="006A63AB">
        <w:trPr>
          <w:trHeight w:val="813"/>
        </w:trPr>
        <w:tc>
          <w:tcPr>
            <w:tcW w:w="1808" w:type="dxa"/>
            <w:shd w:val="clear" w:color="auto" w:fill="auto"/>
          </w:tcPr>
          <w:p w14:paraId="71460DE5" w14:textId="77777777" w:rsidR="006A63AB" w:rsidRPr="00174B5E" w:rsidRDefault="006A63AB" w:rsidP="0095563D"/>
        </w:tc>
        <w:tc>
          <w:tcPr>
            <w:tcW w:w="1990" w:type="dxa"/>
            <w:shd w:val="clear" w:color="auto" w:fill="auto"/>
          </w:tcPr>
          <w:p w14:paraId="27900154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4392" w:type="dxa"/>
            <w:shd w:val="clear" w:color="auto" w:fill="auto"/>
          </w:tcPr>
          <w:p w14:paraId="5A8FC629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14:paraId="58B1FA25" w14:textId="77777777" w:rsidR="006A63AB" w:rsidRPr="004B0512" w:rsidRDefault="006A63AB" w:rsidP="0095563D">
            <w:pPr>
              <w:rPr>
                <w:b/>
              </w:rPr>
            </w:pPr>
          </w:p>
        </w:tc>
      </w:tr>
      <w:tr w:rsidR="006A63AB" w14:paraId="6FFFF478" w14:textId="77777777" w:rsidTr="006A63AB">
        <w:trPr>
          <w:trHeight w:val="813"/>
        </w:trPr>
        <w:tc>
          <w:tcPr>
            <w:tcW w:w="1808" w:type="dxa"/>
            <w:shd w:val="clear" w:color="auto" w:fill="auto"/>
          </w:tcPr>
          <w:p w14:paraId="4FE9CF91" w14:textId="77777777" w:rsidR="006A63AB" w:rsidRPr="00174B5E" w:rsidRDefault="006A63AB" w:rsidP="0095563D"/>
        </w:tc>
        <w:tc>
          <w:tcPr>
            <w:tcW w:w="1990" w:type="dxa"/>
            <w:shd w:val="clear" w:color="auto" w:fill="auto"/>
          </w:tcPr>
          <w:p w14:paraId="57CCCF3B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4392" w:type="dxa"/>
            <w:shd w:val="clear" w:color="auto" w:fill="auto"/>
          </w:tcPr>
          <w:p w14:paraId="6736F74D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14:paraId="42BA4241" w14:textId="77777777" w:rsidR="006A63AB" w:rsidRPr="004B0512" w:rsidRDefault="006A63AB" w:rsidP="0095563D">
            <w:pPr>
              <w:rPr>
                <w:b/>
              </w:rPr>
            </w:pPr>
          </w:p>
        </w:tc>
      </w:tr>
      <w:tr w:rsidR="006A63AB" w14:paraId="4D066C93" w14:textId="77777777" w:rsidTr="006A63AB">
        <w:trPr>
          <w:trHeight w:val="813"/>
        </w:trPr>
        <w:tc>
          <w:tcPr>
            <w:tcW w:w="1808" w:type="dxa"/>
            <w:shd w:val="clear" w:color="auto" w:fill="auto"/>
          </w:tcPr>
          <w:p w14:paraId="495285B9" w14:textId="77777777" w:rsidR="006A63AB" w:rsidRPr="00174B5E" w:rsidRDefault="006A63AB" w:rsidP="0095563D"/>
        </w:tc>
        <w:tc>
          <w:tcPr>
            <w:tcW w:w="1990" w:type="dxa"/>
            <w:shd w:val="clear" w:color="auto" w:fill="auto"/>
          </w:tcPr>
          <w:p w14:paraId="7DE0D3DC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4392" w:type="dxa"/>
            <w:shd w:val="clear" w:color="auto" w:fill="auto"/>
          </w:tcPr>
          <w:p w14:paraId="352C8DF7" w14:textId="77777777" w:rsidR="006A63AB" w:rsidRPr="004B0512" w:rsidRDefault="006A63AB" w:rsidP="0095563D">
            <w:pPr>
              <w:rPr>
                <w:b/>
              </w:rPr>
            </w:pPr>
          </w:p>
        </w:tc>
        <w:tc>
          <w:tcPr>
            <w:tcW w:w="6210" w:type="dxa"/>
            <w:shd w:val="clear" w:color="auto" w:fill="auto"/>
          </w:tcPr>
          <w:p w14:paraId="094F1E11" w14:textId="77777777" w:rsidR="006A63AB" w:rsidRPr="004B0512" w:rsidRDefault="006A63AB" w:rsidP="0095563D">
            <w:pPr>
              <w:rPr>
                <w:b/>
              </w:rPr>
            </w:pPr>
          </w:p>
        </w:tc>
      </w:tr>
    </w:tbl>
    <w:p w14:paraId="0A8010BB" w14:textId="77777777" w:rsidR="00241456" w:rsidRPr="00241456" w:rsidRDefault="00241456" w:rsidP="00241456"/>
    <w:sectPr w:rsidR="00241456" w:rsidRPr="00241456" w:rsidSect="00241456">
      <w:footerReference w:type="first" r:id="rId13"/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A4C81" w14:textId="77777777" w:rsidR="00937658" w:rsidRDefault="00937658">
      <w:r>
        <w:separator/>
      </w:r>
    </w:p>
  </w:endnote>
  <w:endnote w:type="continuationSeparator" w:id="0">
    <w:p w14:paraId="6D78F600" w14:textId="77777777" w:rsidR="00937658" w:rsidRDefault="0093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14:paraId="28108F65" w14:textId="77777777" w:rsidTr="00157884">
      <w:tc>
        <w:tcPr>
          <w:tcW w:w="4968" w:type="dxa"/>
          <w:shd w:val="clear" w:color="auto" w:fill="F2F2F2"/>
        </w:tcPr>
        <w:p w14:paraId="256A5223" w14:textId="77777777"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14:paraId="7ADDBFB5" w14:textId="77777777" w:rsidR="00E03370" w:rsidRDefault="003B7DE8" w:rsidP="00E03370">
          <w:pPr>
            <w:pStyle w:val="Footer"/>
          </w:pPr>
          <w:r>
            <w:t>FSS</w:t>
          </w:r>
          <w:r w:rsidR="00E03370" w:rsidRPr="003B0686">
            <w:t xml:space="preserve"> – Activity </w:t>
          </w:r>
          <w:r w:rsidR="00E03370">
            <w:t>X.X.X Name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241456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E59ED49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14:paraId="21323065" w14:textId="77777777" w:rsidTr="00FD43FB">
      <w:tc>
        <w:tcPr>
          <w:tcW w:w="4968" w:type="dxa"/>
          <w:shd w:val="clear" w:color="auto" w:fill="F2F2F2"/>
        </w:tcPr>
        <w:p w14:paraId="454A3788" w14:textId="77777777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14:paraId="4B413F9C" w14:textId="77777777" w:rsidR="003B0686" w:rsidRDefault="00627274" w:rsidP="00AA52A7">
          <w:pPr>
            <w:pStyle w:val="Footer"/>
          </w:pPr>
          <w:r>
            <w:t>FSS</w:t>
          </w:r>
          <w:r w:rsidR="003B0686" w:rsidRPr="003B0686">
            <w:t xml:space="preserve"> – Activity </w:t>
          </w:r>
          <w:r w:rsidR="00241456">
            <w:t>2.1.5 Functioning Ingredients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6A63AB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D775BAD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9360"/>
    </w:tblGrid>
    <w:tr w:rsidR="00241456" w:rsidRPr="007F0280" w14:paraId="7D2157B4" w14:textId="77777777" w:rsidTr="00241456">
      <w:tc>
        <w:tcPr>
          <w:tcW w:w="4968" w:type="dxa"/>
          <w:shd w:val="clear" w:color="auto" w:fill="F2F2F2"/>
        </w:tcPr>
        <w:p w14:paraId="594E1A41" w14:textId="77777777" w:rsidR="00241456" w:rsidRPr="00E03370" w:rsidRDefault="0024145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2015</w:t>
          </w:r>
        </w:p>
      </w:tc>
      <w:tc>
        <w:tcPr>
          <w:tcW w:w="9360" w:type="dxa"/>
          <w:shd w:val="clear" w:color="auto" w:fill="F2F2F2"/>
        </w:tcPr>
        <w:p w14:paraId="24521CA3" w14:textId="77777777" w:rsidR="00241456" w:rsidRDefault="00241456" w:rsidP="00AA52A7">
          <w:pPr>
            <w:pStyle w:val="Footer"/>
          </w:pPr>
          <w:r>
            <w:t>FSS</w:t>
          </w:r>
          <w:r w:rsidRPr="003B0686">
            <w:t xml:space="preserve"> – Activity </w:t>
          </w:r>
          <w:r>
            <w:t>2.1.5 Functioning Ingredients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6A63AB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32E80F7" w14:textId="77777777" w:rsidR="00241456" w:rsidRPr="003B0686" w:rsidRDefault="00241456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DCDD4" w14:textId="77777777" w:rsidR="00937658" w:rsidRDefault="00937658">
      <w:r>
        <w:separator/>
      </w:r>
    </w:p>
  </w:footnote>
  <w:footnote w:type="continuationSeparator" w:id="0">
    <w:p w14:paraId="244CFD33" w14:textId="77777777" w:rsidR="00937658" w:rsidRDefault="00937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0D19F" w14:textId="77777777"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09DF0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11.55pt;height:11.55pt" o:bullet="t">
        <v:imagedata r:id="rId1" o:title="mso1DB"/>
      </v:shape>
    </w:pict>
  </w:numPicBullet>
  <w:numPicBullet w:numPicBulletId="1">
    <w:pict>
      <v:shape id="_x0000_i1151" type="#_x0000_t75" style="width:142.65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456"/>
    <w:rsid w:val="00004D44"/>
    <w:rsid w:val="00023EF4"/>
    <w:rsid w:val="0006381D"/>
    <w:rsid w:val="000643C4"/>
    <w:rsid w:val="000750B6"/>
    <w:rsid w:val="00095B65"/>
    <w:rsid w:val="000C04E3"/>
    <w:rsid w:val="000E30CE"/>
    <w:rsid w:val="00120DA8"/>
    <w:rsid w:val="00125FE3"/>
    <w:rsid w:val="00140531"/>
    <w:rsid w:val="001522F9"/>
    <w:rsid w:val="00153705"/>
    <w:rsid w:val="00157884"/>
    <w:rsid w:val="00164A78"/>
    <w:rsid w:val="00186EA4"/>
    <w:rsid w:val="001A6D45"/>
    <w:rsid w:val="001C5732"/>
    <w:rsid w:val="001D3468"/>
    <w:rsid w:val="001E706D"/>
    <w:rsid w:val="001F5964"/>
    <w:rsid w:val="00210996"/>
    <w:rsid w:val="002212A2"/>
    <w:rsid w:val="00241456"/>
    <w:rsid w:val="002438C6"/>
    <w:rsid w:val="00251483"/>
    <w:rsid w:val="00261D56"/>
    <w:rsid w:val="002704AC"/>
    <w:rsid w:val="00270C46"/>
    <w:rsid w:val="00276DA5"/>
    <w:rsid w:val="00292340"/>
    <w:rsid w:val="002B0DD0"/>
    <w:rsid w:val="002C151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E2BBD"/>
    <w:rsid w:val="00403D91"/>
    <w:rsid w:val="0041298F"/>
    <w:rsid w:val="0041647F"/>
    <w:rsid w:val="0042007E"/>
    <w:rsid w:val="004434D0"/>
    <w:rsid w:val="0048295B"/>
    <w:rsid w:val="004A44E1"/>
    <w:rsid w:val="004B0512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2863"/>
    <w:rsid w:val="006838B0"/>
    <w:rsid w:val="00697DB2"/>
    <w:rsid w:val="006A4101"/>
    <w:rsid w:val="006A4781"/>
    <w:rsid w:val="006A63AB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E7A21"/>
    <w:rsid w:val="007F028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37658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77B8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B08DF"/>
    <w:rsid w:val="00CC21A3"/>
    <w:rsid w:val="00CC4A38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037B0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7249D"/>
  <w15:chartTrackingRefBased/>
  <w15:docId w15:val="{779D07D9-D2D9-4843-AA95-1C00E97E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3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2.1.5 Functioning Ingredients</vt:lpstr>
    </vt:vector>
  </TitlesOfParts>
  <Manager>Dan Jansen</Manager>
  <Company>Curriculum for Agricultural Science Education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2.1.5 Functioning Ingredients</dc:title>
  <dc:subject>FSS - Unit 2 - Lesson 2.1 Influence of Nutrients in Food</dc:subject>
  <dc:creator>Leslie Fairchild</dc:creator>
  <cp:keywords/>
  <dc:description/>
  <cp:lastModifiedBy>Marlene Jansen</cp:lastModifiedBy>
  <cp:revision>3</cp:revision>
  <cp:lastPrinted>2014-03-03T20:17:00Z</cp:lastPrinted>
  <dcterms:created xsi:type="dcterms:W3CDTF">2015-06-20T18:10:00Z</dcterms:created>
  <dcterms:modified xsi:type="dcterms:W3CDTF">2015-08-31T14:50:00Z</dcterms:modified>
</cp:coreProperties>
</file>